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68ACA" w14:textId="6D5EDFEC" w:rsidR="00BA0906" w:rsidRPr="00FE408D" w:rsidRDefault="00BA0906" w:rsidP="008A32F0">
      <w:pPr>
        <w:rPr>
          <w:b/>
          <w:sz w:val="22"/>
        </w:rPr>
      </w:pPr>
      <w:r w:rsidRPr="00FE408D">
        <w:rPr>
          <w:b/>
          <w:sz w:val="22"/>
        </w:rPr>
        <w:t>Honorar</w:t>
      </w:r>
      <w:r w:rsidR="00D60B73">
        <w:rPr>
          <w:b/>
          <w:sz w:val="22"/>
        </w:rPr>
        <w:t xml:space="preserve"> Zusammenfassung</w:t>
      </w:r>
    </w:p>
    <w:tbl>
      <w:tblPr>
        <w:tblW w:w="16591" w:type="dxa"/>
        <w:tblLayout w:type="fixed"/>
        <w:tblLook w:val="04A0" w:firstRow="1" w:lastRow="0" w:firstColumn="1" w:lastColumn="0" w:noHBand="0" w:noVBand="1"/>
      </w:tblPr>
      <w:tblGrid>
        <w:gridCol w:w="7014"/>
        <w:gridCol w:w="1917"/>
        <w:gridCol w:w="369"/>
        <w:gridCol w:w="7291"/>
      </w:tblGrid>
      <w:tr w:rsidR="00BA0906" w:rsidRPr="00E03DE0" w14:paraId="1D91A2CE" w14:textId="77777777" w:rsidTr="00D60B73">
        <w:trPr>
          <w:trHeight w:val="340"/>
        </w:trPr>
        <w:tc>
          <w:tcPr>
            <w:tcW w:w="8931" w:type="dxa"/>
            <w:gridSpan w:val="2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tbl>
            <w:tblPr>
              <w:tblStyle w:val="Tabellenraster"/>
              <w:tblW w:w="8851" w:type="dxa"/>
              <w:tblLayout w:type="fixed"/>
              <w:tblCellMar>
                <w:top w:w="85" w:type="dxa"/>
                <w:left w:w="85" w:type="dxa"/>
                <w:bottom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1253"/>
              <w:gridCol w:w="7598"/>
            </w:tblGrid>
            <w:tr w:rsidR="00D60B73" w14:paraId="282FB3B7" w14:textId="77777777" w:rsidTr="00D60B73">
              <w:trPr>
                <w:trHeight w:val="408"/>
              </w:trPr>
              <w:tc>
                <w:tcPr>
                  <w:tcW w:w="1253" w:type="dxa"/>
                </w:tcPr>
                <w:p w14:paraId="3C9A6E5A" w14:textId="77777777" w:rsidR="00D60B73" w:rsidRDefault="00D60B73" w:rsidP="00D60B73">
                  <w:pPr>
                    <w:ind w:right="-7189"/>
                  </w:pPr>
                  <w:r>
                    <w:t>Projekt:</w:t>
                  </w:r>
                </w:p>
              </w:tc>
              <w:tc>
                <w:tcPr>
                  <w:tcW w:w="7598" w:type="dxa"/>
                </w:tcPr>
                <w:p w14:paraId="0B8852FB" w14:textId="77777777" w:rsidR="00D60B73" w:rsidRDefault="00D60B73" w:rsidP="00D60B73">
                  <w:pPr>
                    <w:rPr>
                      <w:noProof/>
                    </w:rPr>
                  </w:pPr>
                  <w:r w:rsidRPr="00B40F48">
                    <w:fldChar w:fldCharType="begin">
                      <w:ffData>
                        <w:name w:val="Text36"/>
                        <w:enabled/>
                        <w:calcOnExit w:val="0"/>
                        <w:textInput/>
                      </w:ffData>
                    </w:fldChar>
                  </w:r>
                  <w:r w:rsidRPr="00B40F48">
                    <w:instrText xml:space="preserve"> FORMTEXT </w:instrText>
                  </w:r>
                  <w:r w:rsidRPr="00B40F48">
                    <w:fldChar w:fldCharType="separate"/>
                  </w:r>
                  <w:r>
                    <w:rPr>
                      <w:noProof/>
                    </w:rPr>
                    <w:t>256522 GRBM Neubau Triogebäude</w:t>
                  </w:r>
                </w:p>
                <w:p w14:paraId="07E42A53" w14:textId="77777777" w:rsidR="00D60B73" w:rsidRDefault="00D60B73" w:rsidP="00D60B73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Objektplanung Gebäude und Innenräume (LS 1 antlg. und LS 2-3 antlg.) +</w:t>
                  </w:r>
                </w:p>
                <w:p w14:paraId="57385C09" w14:textId="77777777" w:rsidR="00D60B73" w:rsidRPr="00B40F48" w:rsidRDefault="00D60B73" w:rsidP="00D60B73">
                  <w:r>
                    <w:rPr>
                      <w:noProof/>
                    </w:rPr>
                    <w:t>Tragwerksplanung</w:t>
                  </w:r>
                  <w:r w:rsidRPr="00B40F48">
                    <w:fldChar w:fldCharType="end"/>
                  </w:r>
                </w:p>
              </w:tc>
            </w:tr>
          </w:tbl>
          <w:p w14:paraId="490E4347" w14:textId="77777777" w:rsidR="00D60B73" w:rsidRDefault="00D60B73" w:rsidP="00D60B73"/>
          <w:p w14:paraId="3B1927FE" w14:textId="2524B14D" w:rsidR="00BA0906" w:rsidRPr="00E03DE0" w:rsidRDefault="00BA0906" w:rsidP="000D5506">
            <w:pPr>
              <w:rPr>
                <w:rFonts w:cs="Arial"/>
                <w:b/>
              </w:rPr>
            </w:pPr>
          </w:p>
        </w:tc>
        <w:tc>
          <w:tcPr>
            <w:tcW w:w="7660" w:type="dxa"/>
            <w:gridSpan w:val="2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4F2019FB" w14:textId="42B14158" w:rsidR="00BA0906" w:rsidRPr="00E03DE0" w:rsidRDefault="00BA0906" w:rsidP="00D60B73">
            <w:pPr>
              <w:ind w:left="6669" w:hanging="1418"/>
              <w:rPr>
                <w:rFonts w:cs="Arial"/>
              </w:rPr>
            </w:pPr>
          </w:p>
        </w:tc>
      </w:tr>
      <w:tr w:rsidR="00545354" w:rsidRPr="006221B8" w14:paraId="703A69A8" w14:textId="77777777" w:rsidTr="00D60B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291" w:type="dxa"/>
          <w:trHeight w:val="567"/>
          <w:tblHeader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6409D3C2" w14:textId="77777777" w:rsidR="00545354" w:rsidRPr="006221B8" w:rsidRDefault="00545354" w:rsidP="00545354">
            <w:r w:rsidRPr="006221B8">
              <w:rPr>
                <w:b/>
              </w:rPr>
              <w:t>Angebots</w:t>
            </w:r>
            <w:r w:rsidR="00EF256C">
              <w:rPr>
                <w:b/>
              </w:rPr>
              <w:t>end</w:t>
            </w:r>
            <w:r w:rsidRPr="006221B8">
              <w:rPr>
                <w:b/>
              </w:rPr>
              <w:t>summe Gesamthonorar</w:t>
            </w:r>
            <w:r w:rsidR="00D9104A">
              <w:rPr>
                <w:b/>
              </w:rPr>
              <w:t xml:space="preserve"> Objektplanung</w:t>
            </w:r>
            <w:r w:rsidR="00D9104A">
              <w:rPr>
                <w:b/>
              </w:rPr>
              <w:br/>
              <w:t>Gebäude und Innenräume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80DB089" w14:textId="77777777" w:rsidR="00545354" w:rsidRPr="006221B8" w:rsidRDefault="00545354" w:rsidP="00545354">
            <w:pPr>
              <w:jc w:val="center"/>
              <w:rPr>
                <w:b/>
              </w:rPr>
            </w:pPr>
            <w:r w:rsidRPr="006221B8">
              <w:rPr>
                <w:b/>
              </w:rPr>
              <w:t>Euro</w:t>
            </w:r>
          </w:p>
        </w:tc>
      </w:tr>
      <w:tr w:rsidR="00545354" w:rsidRPr="006221B8" w14:paraId="4D5A249B" w14:textId="77777777" w:rsidTr="00D60B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291" w:type="dxa"/>
          <w:trHeight w:val="397"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0BF455D5" w14:textId="77777777" w:rsidR="00545354" w:rsidRPr="004E1B8E" w:rsidRDefault="00545354" w:rsidP="00545354">
            <w:pPr>
              <w:rPr>
                <w:b/>
              </w:rPr>
            </w:pPr>
            <w:bookmarkStart w:id="0" w:name="_Hlk110254652"/>
            <w:r w:rsidRPr="004E1B8E">
              <w:rPr>
                <w:b/>
              </w:rPr>
              <w:t xml:space="preserve">Angebotsendsumme </w:t>
            </w:r>
            <w:r w:rsidR="004E1B8E" w:rsidRPr="004E1B8E">
              <w:rPr>
                <w:b/>
              </w:rPr>
              <w:t xml:space="preserve">des </w:t>
            </w:r>
            <w:r w:rsidRPr="004E1B8E">
              <w:rPr>
                <w:b/>
              </w:rPr>
              <w:t xml:space="preserve">Gesamthonorars </w:t>
            </w:r>
            <w:r w:rsidR="002E3721" w:rsidRPr="004E1B8E">
              <w:rPr>
                <w:b/>
              </w:rPr>
              <w:t>netto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bottom"/>
          </w:tcPr>
          <w:p w14:paraId="378D9356" w14:textId="77777777" w:rsidR="00545354" w:rsidRPr="006221B8" w:rsidRDefault="00545354" w:rsidP="00545354">
            <w:pPr>
              <w:spacing w:after="120"/>
              <w:contextualSpacing w:val="0"/>
              <w:jc w:val="right"/>
              <w:rPr>
                <w:b/>
              </w:rPr>
            </w:pPr>
            <w:r w:rsidRPr="006221B8">
              <w:rPr>
                <w:b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" w:name="Text37"/>
            <w:r w:rsidRPr="006221B8">
              <w:rPr>
                <w:b/>
              </w:rPr>
              <w:instrText xml:space="preserve"> FORMTEXT </w:instrText>
            </w:r>
            <w:r w:rsidRPr="006221B8">
              <w:rPr>
                <w:b/>
              </w:rPr>
            </w:r>
            <w:r w:rsidRPr="006221B8">
              <w:rPr>
                <w:b/>
              </w:rPr>
              <w:fldChar w:fldCharType="separate"/>
            </w:r>
            <w:r w:rsidRPr="006221B8">
              <w:rPr>
                <w:b/>
              </w:rPr>
              <w:t> </w:t>
            </w:r>
            <w:r w:rsidRPr="006221B8">
              <w:rPr>
                <w:b/>
              </w:rPr>
              <w:t> </w:t>
            </w:r>
            <w:r w:rsidRPr="006221B8">
              <w:rPr>
                <w:b/>
              </w:rPr>
              <w:t> </w:t>
            </w:r>
            <w:r w:rsidRPr="006221B8">
              <w:rPr>
                <w:b/>
              </w:rPr>
              <w:t> </w:t>
            </w:r>
            <w:r w:rsidRPr="006221B8">
              <w:rPr>
                <w:b/>
              </w:rPr>
              <w:t> </w:t>
            </w:r>
            <w:r w:rsidRPr="006221B8">
              <w:fldChar w:fldCharType="end"/>
            </w:r>
            <w:bookmarkEnd w:id="1"/>
            <w:r w:rsidRPr="006221B8">
              <w:rPr>
                <w:b/>
              </w:rPr>
              <w:t xml:space="preserve"> €</w:t>
            </w:r>
          </w:p>
        </w:tc>
      </w:tr>
      <w:tr w:rsidR="00E14818" w:rsidRPr="006221B8" w14:paraId="1585896F" w14:textId="77777777" w:rsidTr="00D60B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291" w:type="dxa"/>
          <w:trHeight w:val="397"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163B2A66" w14:textId="77777777" w:rsidR="00E14818" w:rsidRPr="004E1B8E" w:rsidRDefault="002E3721" w:rsidP="00545354">
            <w:pPr>
              <w:rPr>
                <w:b/>
              </w:rPr>
            </w:pPr>
            <w:r w:rsidRPr="004E1B8E">
              <w:rPr>
                <w:b/>
              </w:rPr>
              <w:t xml:space="preserve">zuzüglich </w:t>
            </w:r>
            <w:r w:rsidRPr="004E1B8E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9 %"/>
                  </w:textInput>
                </w:ffData>
              </w:fldChar>
            </w:r>
            <w:r w:rsidRPr="004E1B8E">
              <w:rPr>
                <w:b/>
              </w:rPr>
              <w:instrText xml:space="preserve"> FORMTEXT </w:instrText>
            </w:r>
            <w:r w:rsidRPr="004E1B8E">
              <w:rPr>
                <w:b/>
              </w:rPr>
            </w:r>
            <w:r w:rsidRPr="004E1B8E">
              <w:rPr>
                <w:b/>
              </w:rPr>
              <w:fldChar w:fldCharType="separate"/>
            </w:r>
            <w:r w:rsidRPr="004E1B8E">
              <w:rPr>
                <w:b/>
                <w:noProof/>
              </w:rPr>
              <w:t>19 %</w:t>
            </w:r>
            <w:r w:rsidRPr="004E1B8E">
              <w:rPr>
                <w:b/>
              </w:rPr>
              <w:fldChar w:fldCharType="end"/>
            </w:r>
            <w:r w:rsidRPr="004E1B8E">
              <w:rPr>
                <w:b/>
              </w:rPr>
              <w:t xml:space="preserve"> Umsatzsteuer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bottom"/>
          </w:tcPr>
          <w:p w14:paraId="76D64798" w14:textId="77777777" w:rsidR="00E14818" w:rsidRPr="006221B8" w:rsidRDefault="002E3721" w:rsidP="00545354">
            <w:pPr>
              <w:spacing w:after="120"/>
              <w:contextualSpacing w:val="0"/>
              <w:jc w:val="right"/>
              <w:rPr>
                <w:b/>
              </w:rPr>
            </w:pPr>
            <w:r w:rsidRPr="002E3721">
              <w:rPr>
                <w:b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E3721">
              <w:rPr>
                <w:b/>
              </w:rPr>
              <w:instrText xml:space="preserve"> FORMTEXT </w:instrText>
            </w:r>
            <w:r w:rsidRPr="002E3721">
              <w:rPr>
                <w:b/>
              </w:rPr>
            </w:r>
            <w:r w:rsidRPr="002E3721">
              <w:rPr>
                <w:b/>
              </w:rPr>
              <w:fldChar w:fldCharType="separate"/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fldChar w:fldCharType="end"/>
            </w:r>
            <w:r>
              <w:rPr>
                <w:b/>
              </w:rPr>
              <w:t xml:space="preserve"> €</w:t>
            </w:r>
          </w:p>
        </w:tc>
      </w:tr>
      <w:tr w:rsidR="00E14818" w:rsidRPr="006221B8" w14:paraId="3DB24945" w14:textId="77777777" w:rsidTr="00D60B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291" w:type="dxa"/>
          <w:trHeight w:val="397"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3EF61A80" w14:textId="77777777" w:rsidR="00E14818" w:rsidRPr="005A2E7D" w:rsidRDefault="002E3721" w:rsidP="00545354">
            <w:pPr>
              <w:rPr>
                <w:b/>
              </w:rPr>
            </w:pPr>
            <w:r w:rsidRPr="002E3721">
              <w:rPr>
                <w:b/>
              </w:rPr>
              <w:t>Angebotsendsumme</w:t>
            </w:r>
            <w:r w:rsidR="004E1B8E">
              <w:rPr>
                <w:b/>
              </w:rPr>
              <w:t xml:space="preserve"> des</w:t>
            </w:r>
            <w:r w:rsidRPr="002E3721">
              <w:rPr>
                <w:b/>
              </w:rPr>
              <w:t xml:space="preserve"> Gesamthonorars </w:t>
            </w:r>
            <w:r>
              <w:rPr>
                <w:b/>
              </w:rPr>
              <w:t>brutto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bottom"/>
          </w:tcPr>
          <w:p w14:paraId="02637CAA" w14:textId="77777777" w:rsidR="00E14818" w:rsidRPr="006221B8" w:rsidRDefault="002E3721" w:rsidP="00545354">
            <w:pPr>
              <w:spacing w:after="120"/>
              <w:contextualSpacing w:val="0"/>
              <w:jc w:val="right"/>
              <w:rPr>
                <w:b/>
              </w:rPr>
            </w:pPr>
            <w:r w:rsidRPr="002E3721">
              <w:rPr>
                <w:b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E3721">
              <w:rPr>
                <w:b/>
              </w:rPr>
              <w:instrText xml:space="preserve"> FORMTEXT </w:instrText>
            </w:r>
            <w:r w:rsidRPr="002E3721">
              <w:rPr>
                <w:b/>
              </w:rPr>
            </w:r>
            <w:r w:rsidRPr="002E3721">
              <w:rPr>
                <w:b/>
              </w:rPr>
              <w:fldChar w:fldCharType="separate"/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fldChar w:fldCharType="end"/>
            </w:r>
            <w:r>
              <w:rPr>
                <w:b/>
              </w:rPr>
              <w:t xml:space="preserve"> €</w:t>
            </w:r>
          </w:p>
        </w:tc>
      </w:tr>
      <w:bookmarkEnd w:id="0"/>
    </w:tbl>
    <w:p w14:paraId="7BB1A8CB" w14:textId="77777777" w:rsidR="00545354" w:rsidRDefault="00545354" w:rsidP="00545354"/>
    <w:p w14:paraId="6BA708F6" w14:textId="77777777" w:rsidR="00583955" w:rsidRDefault="00583955" w:rsidP="00583955">
      <w:pPr>
        <w:jc w:val="both"/>
      </w:pPr>
    </w:p>
    <w:tbl>
      <w:tblPr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4"/>
        <w:gridCol w:w="2286"/>
      </w:tblGrid>
      <w:tr w:rsidR="00583955" w:rsidRPr="006221B8" w14:paraId="3423993A" w14:textId="77777777" w:rsidTr="008D54C1">
        <w:trPr>
          <w:trHeight w:val="567"/>
          <w:tblHeader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020FB1B8" w14:textId="77777777" w:rsidR="00583955" w:rsidRPr="006221B8" w:rsidRDefault="00583955" w:rsidP="008D54C1">
            <w:r w:rsidRPr="006221B8">
              <w:rPr>
                <w:b/>
              </w:rPr>
              <w:t>Angebots</w:t>
            </w:r>
            <w:r>
              <w:rPr>
                <w:b/>
              </w:rPr>
              <w:t>end</w:t>
            </w:r>
            <w:r w:rsidRPr="006221B8">
              <w:rPr>
                <w:b/>
              </w:rPr>
              <w:t>summe Gesamthonorar</w:t>
            </w:r>
            <w:r>
              <w:rPr>
                <w:b/>
              </w:rPr>
              <w:t xml:space="preserve"> Tragwerksplanung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F218622" w14:textId="77777777" w:rsidR="00583955" w:rsidRPr="006221B8" w:rsidRDefault="00583955" w:rsidP="008D54C1">
            <w:pPr>
              <w:jc w:val="center"/>
              <w:rPr>
                <w:b/>
              </w:rPr>
            </w:pPr>
            <w:r w:rsidRPr="006221B8">
              <w:rPr>
                <w:b/>
              </w:rPr>
              <w:t>Euro</w:t>
            </w:r>
          </w:p>
        </w:tc>
      </w:tr>
      <w:tr w:rsidR="00583955" w:rsidRPr="006221B8" w14:paraId="10207E23" w14:textId="77777777" w:rsidTr="008D54C1">
        <w:trPr>
          <w:trHeight w:val="397"/>
          <w:tblHeader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54BA0C81" w14:textId="77777777" w:rsidR="00583955" w:rsidRPr="004E1B8E" w:rsidRDefault="00583955" w:rsidP="008D54C1">
            <w:pPr>
              <w:rPr>
                <w:b/>
              </w:rPr>
            </w:pPr>
            <w:r w:rsidRPr="004E1B8E">
              <w:rPr>
                <w:b/>
              </w:rPr>
              <w:t>Angebotsendsumme des Gesamthonorars netto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07E80D1" w14:textId="77777777" w:rsidR="00583955" w:rsidRPr="006221B8" w:rsidRDefault="00583955" w:rsidP="008D54C1">
            <w:pPr>
              <w:jc w:val="right"/>
              <w:rPr>
                <w:b/>
              </w:rPr>
            </w:pPr>
            <w:r w:rsidRPr="00E66717">
              <w:rPr>
                <w:b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6221B8">
              <w:rPr>
                <w:b/>
              </w:rPr>
              <w:instrText xml:space="preserve"> FORMTEXT </w:instrText>
            </w:r>
            <w:r w:rsidRPr="00E66717">
              <w:rPr>
                <w:b/>
              </w:rPr>
            </w:r>
            <w:r w:rsidRPr="00E66717">
              <w:rPr>
                <w:b/>
              </w:rPr>
              <w:fldChar w:fldCharType="separate"/>
            </w:r>
            <w:r w:rsidRPr="006221B8">
              <w:rPr>
                <w:b/>
              </w:rPr>
              <w:t> </w:t>
            </w:r>
            <w:r w:rsidRPr="006221B8">
              <w:rPr>
                <w:b/>
              </w:rPr>
              <w:t> </w:t>
            </w:r>
            <w:r w:rsidRPr="006221B8">
              <w:rPr>
                <w:b/>
              </w:rPr>
              <w:t> </w:t>
            </w:r>
            <w:r w:rsidRPr="006221B8">
              <w:rPr>
                <w:b/>
              </w:rPr>
              <w:t> </w:t>
            </w:r>
            <w:r w:rsidRPr="006221B8">
              <w:rPr>
                <w:b/>
              </w:rPr>
              <w:t> </w:t>
            </w:r>
            <w:r w:rsidRPr="00E66717">
              <w:rPr>
                <w:b/>
              </w:rPr>
              <w:fldChar w:fldCharType="end"/>
            </w:r>
            <w:r w:rsidRPr="006221B8">
              <w:rPr>
                <w:b/>
              </w:rPr>
              <w:t xml:space="preserve"> €</w:t>
            </w:r>
          </w:p>
        </w:tc>
      </w:tr>
      <w:tr w:rsidR="00583955" w:rsidRPr="006221B8" w14:paraId="18BC270F" w14:textId="77777777" w:rsidTr="008D54C1">
        <w:trPr>
          <w:trHeight w:val="397"/>
          <w:tblHeader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4993BEA3" w14:textId="77777777" w:rsidR="00583955" w:rsidRPr="004E1B8E" w:rsidRDefault="00583955" w:rsidP="008D54C1">
            <w:pPr>
              <w:rPr>
                <w:b/>
              </w:rPr>
            </w:pPr>
            <w:r w:rsidRPr="004E1B8E">
              <w:rPr>
                <w:b/>
              </w:rPr>
              <w:t xml:space="preserve">zuzüglich </w:t>
            </w:r>
            <w:r w:rsidRPr="004E1B8E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9 %"/>
                  </w:textInput>
                </w:ffData>
              </w:fldChar>
            </w:r>
            <w:r w:rsidRPr="004E1B8E">
              <w:rPr>
                <w:b/>
              </w:rPr>
              <w:instrText xml:space="preserve"> FORMTEXT </w:instrText>
            </w:r>
            <w:r w:rsidRPr="004E1B8E">
              <w:rPr>
                <w:b/>
              </w:rPr>
            </w:r>
            <w:r w:rsidRPr="004E1B8E">
              <w:rPr>
                <w:b/>
              </w:rPr>
              <w:fldChar w:fldCharType="separate"/>
            </w:r>
            <w:r w:rsidRPr="004E1B8E">
              <w:rPr>
                <w:b/>
              </w:rPr>
              <w:t>19 %</w:t>
            </w:r>
            <w:r w:rsidRPr="004E1B8E">
              <w:rPr>
                <w:b/>
              </w:rPr>
              <w:fldChar w:fldCharType="end"/>
            </w:r>
            <w:r w:rsidRPr="004E1B8E">
              <w:rPr>
                <w:b/>
              </w:rPr>
              <w:t xml:space="preserve"> Umsatzsteuer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40541DA" w14:textId="77777777" w:rsidR="00583955" w:rsidRPr="006221B8" w:rsidRDefault="00583955" w:rsidP="008D54C1">
            <w:pPr>
              <w:jc w:val="right"/>
              <w:rPr>
                <w:b/>
              </w:rPr>
            </w:pPr>
            <w:r w:rsidRPr="002E3721">
              <w:rPr>
                <w:b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E3721">
              <w:rPr>
                <w:b/>
              </w:rPr>
              <w:instrText xml:space="preserve"> FORMTEXT </w:instrText>
            </w:r>
            <w:r w:rsidRPr="002E3721">
              <w:rPr>
                <w:b/>
              </w:rPr>
            </w:r>
            <w:r w:rsidRPr="002E3721">
              <w:rPr>
                <w:b/>
              </w:rPr>
              <w:fldChar w:fldCharType="separate"/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fldChar w:fldCharType="end"/>
            </w:r>
            <w:r>
              <w:rPr>
                <w:b/>
              </w:rPr>
              <w:t xml:space="preserve"> €</w:t>
            </w:r>
          </w:p>
        </w:tc>
      </w:tr>
      <w:tr w:rsidR="00583955" w:rsidRPr="006221B8" w14:paraId="22D4EB5D" w14:textId="77777777" w:rsidTr="008D54C1">
        <w:trPr>
          <w:trHeight w:val="397"/>
          <w:tblHeader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05331C48" w14:textId="77777777" w:rsidR="00583955" w:rsidRPr="005A2E7D" w:rsidRDefault="00583955" w:rsidP="008D54C1">
            <w:pPr>
              <w:rPr>
                <w:b/>
              </w:rPr>
            </w:pPr>
            <w:r w:rsidRPr="002E3721">
              <w:rPr>
                <w:b/>
              </w:rPr>
              <w:t>Angebotsendsumme</w:t>
            </w:r>
            <w:r>
              <w:rPr>
                <w:b/>
              </w:rPr>
              <w:t xml:space="preserve"> des</w:t>
            </w:r>
            <w:r w:rsidRPr="002E3721">
              <w:rPr>
                <w:b/>
              </w:rPr>
              <w:t xml:space="preserve"> Gesamthonorars </w:t>
            </w:r>
            <w:r>
              <w:rPr>
                <w:b/>
              </w:rPr>
              <w:t>brutto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4D0A19E" w14:textId="77777777" w:rsidR="00583955" w:rsidRPr="006221B8" w:rsidRDefault="00583955" w:rsidP="008D54C1">
            <w:pPr>
              <w:jc w:val="right"/>
              <w:rPr>
                <w:b/>
              </w:rPr>
            </w:pPr>
            <w:r w:rsidRPr="002E3721">
              <w:rPr>
                <w:b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E3721">
              <w:rPr>
                <w:b/>
              </w:rPr>
              <w:instrText xml:space="preserve"> FORMTEXT </w:instrText>
            </w:r>
            <w:r w:rsidRPr="002E3721">
              <w:rPr>
                <w:b/>
              </w:rPr>
            </w:r>
            <w:r w:rsidRPr="002E3721">
              <w:rPr>
                <w:b/>
              </w:rPr>
              <w:fldChar w:fldCharType="separate"/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fldChar w:fldCharType="end"/>
            </w:r>
            <w:r>
              <w:rPr>
                <w:b/>
              </w:rPr>
              <w:t xml:space="preserve"> €</w:t>
            </w:r>
          </w:p>
        </w:tc>
      </w:tr>
    </w:tbl>
    <w:p w14:paraId="55069FE1" w14:textId="77777777" w:rsidR="00545354" w:rsidRDefault="00545354" w:rsidP="00545354">
      <w:pPr>
        <w:pStyle w:val="Textkrper"/>
        <w:contextualSpacing/>
        <w:rPr>
          <w:rFonts w:cs="Arial"/>
          <w:sz w:val="20"/>
          <w:szCs w:val="22"/>
        </w:rPr>
      </w:pPr>
    </w:p>
    <w:p w14:paraId="5EDFE104" w14:textId="77777777" w:rsidR="00583955" w:rsidRDefault="00583955" w:rsidP="00583955">
      <w:pPr>
        <w:jc w:val="both"/>
      </w:pPr>
    </w:p>
    <w:tbl>
      <w:tblPr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4"/>
        <w:gridCol w:w="2286"/>
      </w:tblGrid>
      <w:tr w:rsidR="00583955" w:rsidRPr="006221B8" w14:paraId="0EED7055" w14:textId="77777777" w:rsidTr="00583955">
        <w:trPr>
          <w:trHeight w:val="567"/>
          <w:tblHeader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4DC83A2F" w14:textId="5CDDC3E6" w:rsidR="00583955" w:rsidRPr="006221B8" w:rsidRDefault="00583955" w:rsidP="008D54C1">
            <w:r w:rsidRPr="006221B8">
              <w:rPr>
                <w:b/>
              </w:rPr>
              <w:t>Angebots</w:t>
            </w:r>
            <w:r>
              <w:rPr>
                <w:b/>
              </w:rPr>
              <w:t>end</w:t>
            </w:r>
            <w:r w:rsidRPr="006221B8">
              <w:rPr>
                <w:b/>
              </w:rPr>
              <w:t xml:space="preserve">summe </w:t>
            </w:r>
            <w:r>
              <w:rPr>
                <w:b/>
              </w:rPr>
              <w:t>Gesamthonorar Gebäude+ Tragwerksplanung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56CEDDA" w14:textId="77777777" w:rsidR="00583955" w:rsidRPr="006221B8" w:rsidRDefault="00583955" w:rsidP="008D54C1">
            <w:pPr>
              <w:jc w:val="center"/>
              <w:rPr>
                <w:b/>
              </w:rPr>
            </w:pPr>
            <w:r w:rsidRPr="006221B8">
              <w:rPr>
                <w:b/>
              </w:rPr>
              <w:t>Euro</w:t>
            </w:r>
          </w:p>
        </w:tc>
      </w:tr>
      <w:tr w:rsidR="00583955" w:rsidRPr="006221B8" w14:paraId="15DC3E17" w14:textId="77777777" w:rsidTr="008D54C1">
        <w:trPr>
          <w:trHeight w:val="397"/>
          <w:tblHeader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45FB1FD5" w14:textId="77777777" w:rsidR="00583955" w:rsidRPr="004E1B8E" w:rsidRDefault="00583955" w:rsidP="008D54C1">
            <w:pPr>
              <w:rPr>
                <w:b/>
              </w:rPr>
            </w:pPr>
            <w:r w:rsidRPr="004E1B8E">
              <w:rPr>
                <w:b/>
              </w:rPr>
              <w:t>Angebotsendsumme des Gesamthonorars netto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E00F5A3" w14:textId="77777777" w:rsidR="00583955" w:rsidRPr="006221B8" w:rsidRDefault="00583955" w:rsidP="008D54C1">
            <w:pPr>
              <w:jc w:val="right"/>
              <w:rPr>
                <w:b/>
              </w:rPr>
            </w:pPr>
            <w:r w:rsidRPr="00E66717">
              <w:rPr>
                <w:b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6221B8">
              <w:rPr>
                <w:b/>
              </w:rPr>
              <w:instrText xml:space="preserve"> FORMTEXT </w:instrText>
            </w:r>
            <w:r w:rsidRPr="00E66717">
              <w:rPr>
                <w:b/>
              </w:rPr>
            </w:r>
            <w:r w:rsidRPr="00E66717">
              <w:rPr>
                <w:b/>
              </w:rPr>
              <w:fldChar w:fldCharType="separate"/>
            </w:r>
            <w:r w:rsidRPr="006221B8">
              <w:rPr>
                <w:b/>
              </w:rPr>
              <w:t> </w:t>
            </w:r>
            <w:r w:rsidRPr="006221B8">
              <w:rPr>
                <w:b/>
              </w:rPr>
              <w:t> </w:t>
            </w:r>
            <w:r w:rsidRPr="006221B8">
              <w:rPr>
                <w:b/>
              </w:rPr>
              <w:t> </w:t>
            </w:r>
            <w:r w:rsidRPr="006221B8">
              <w:rPr>
                <w:b/>
              </w:rPr>
              <w:t> </w:t>
            </w:r>
            <w:r w:rsidRPr="006221B8">
              <w:rPr>
                <w:b/>
              </w:rPr>
              <w:t> </w:t>
            </w:r>
            <w:r w:rsidRPr="00E66717">
              <w:rPr>
                <w:b/>
              </w:rPr>
              <w:fldChar w:fldCharType="end"/>
            </w:r>
            <w:r w:rsidRPr="006221B8">
              <w:rPr>
                <w:b/>
              </w:rPr>
              <w:t xml:space="preserve"> €</w:t>
            </w:r>
          </w:p>
        </w:tc>
      </w:tr>
      <w:tr w:rsidR="00583955" w:rsidRPr="006221B8" w14:paraId="30A9E8E8" w14:textId="77777777" w:rsidTr="008D54C1">
        <w:trPr>
          <w:trHeight w:val="397"/>
          <w:tblHeader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3D46C3F5" w14:textId="77777777" w:rsidR="00583955" w:rsidRPr="004E1B8E" w:rsidRDefault="00583955" w:rsidP="008D54C1">
            <w:pPr>
              <w:rPr>
                <w:b/>
              </w:rPr>
            </w:pPr>
            <w:r w:rsidRPr="004E1B8E">
              <w:rPr>
                <w:b/>
              </w:rPr>
              <w:t xml:space="preserve">zuzüglich </w:t>
            </w:r>
            <w:r w:rsidRPr="004E1B8E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9 %"/>
                  </w:textInput>
                </w:ffData>
              </w:fldChar>
            </w:r>
            <w:r w:rsidRPr="004E1B8E">
              <w:rPr>
                <w:b/>
              </w:rPr>
              <w:instrText xml:space="preserve"> FORMTEXT </w:instrText>
            </w:r>
            <w:r w:rsidRPr="004E1B8E">
              <w:rPr>
                <w:b/>
              </w:rPr>
            </w:r>
            <w:r w:rsidRPr="004E1B8E">
              <w:rPr>
                <w:b/>
              </w:rPr>
              <w:fldChar w:fldCharType="separate"/>
            </w:r>
            <w:r w:rsidRPr="004E1B8E">
              <w:rPr>
                <w:b/>
              </w:rPr>
              <w:t>19 %</w:t>
            </w:r>
            <w:r w:rsidRPr="004E1B8E">
              <w:rPr>
                <w:b/>
              </w:rPr>
              <w:fldChar w:fldCharType="end"/>
            </w:r>
            <w:r w:rsidRPr="004E1B8E">
              <w:rPr>
                <w:b/>
              </w:rPr>
              <w:t xml:space="preserve"> Umsatzsteuer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ED87268" w14:textId="77777777" w:rsidR="00583955" w:rsidRPr="006221B8" w:rsidRDefault="00583955" w:rsidP="008D54C1">
            <w:pPr>
              <w:jc w:val="right"/>
              <w:rPr>
                <w:b/>
              </w:rPr>
            </w:pPr>
            <w:r w:rsidRPr="002E3721">
              <w:rPr>
                <w:b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E3721">
              <w:rPr>
                <w:b/>
              </w:rPr>
              <w:instrText xml:space="preserve"> FORMTEXT </w:instrText>
            </w:r>
            <w:r w:rsidRPr="002E3721">
              <w:rPr>
                <w:b/>
              </w:rPr>
            </w:r>
            <w:r w:rsidRPr="002E3721">
              <w:rPr>
                <w:b/>
              </w:rPr>
              <w:fldChar w:fldCharType="separate"/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fldChar w:fldCharType="end"/>
            </w:r>
            <w:r>
              <w:rPr>
                <w:b/>
              </w:rPr>
              <w:t xml:space="preserve"> €</w:t>
            </w:r>
          </w:p>
        </w:tc>
      </w:tr>
      <w:tr w:rsidR="00583955" w:rsidRPr="006221B8" w14:paraId="6E5F9D12" w14:textId="77777777" w:rsidTr="008D54C1">
        <w:trPr>
          <w:trHeight w:val="397"/>
          <w:tblHeader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0158E00E" w14:textId="77777777" w:rsidR="00583955" w:rsidRPr="005A2E7D" w:rsidRDefault="00583955" w:rsidP="008D54C1">
            <w:pPr>
              <w:rPr>
                <w:b/>
              </w:rPr>
            </w:pPr>
            <w:r w:rsidRPr="002E3721">
              <w:rPr>
                <w:b/>
              </w:rPr>
              <w:t>Angebotsendsumme</w:t>
            </w:r>
            <w:r>
              <w:rPr>
                <w:b/>
              </w:rPr>
              <w:t xml:space="preserve"> des</w:t>
            </w:r>
            <w:r w:rsidRPr="002E3721">
              <w:rPr>
                <w:b/>
              </w:rPr>
              <w:t xml:space="preserve"> Gesamthonorars </w:t>
            </w:r>
            <w:r>
              <w:rPr>
                <w:b/>
              </w:rPr>
              <w:t>brutto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9982F69" w14:textId="77777777" w:rsidR="00583955" w:rsidRPr="006221B8" w:rsidRDefault="00583955" w:rsidP="008D54C1">
            <w:pPr>
              <w:jc w:val="right"/>
              <w:rPr>
                <w:b/>
              </w:rPr>
            </w:pPr>
            <w:r w:rsidRPr="002E3721">
              <w:rPr>
                <w:b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E3721">
              <w:rPr>
                <w:b/>
              </w:rPr>
              <w:instrText xml:space="preserve"> FORMTEXT </w:instrText>
            </w:r>
            <w:r w:rsidRPr="002E3721">
              <w:rPr>
                <w:b/>
              </w:rPr>
            </w:r>
            <w:r w:rsidRPr="002E3721">
              <w:rPr>
                <w:b/>
              </w:rPr>
              <w:fldChar w:fldCharType="separate"/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fldChar w:fldCharType="end"/>
            </w:r>
            <w:r>
              <w:rPr>
                <w:b/>
              </w:rPr>
              <w:t xml:space="preserve"> €</w:t>
            </w:r>
          </w:p>
        </w:tc>
      </w:tr>
    </w:tbl>
    <w:p w14:paraId="7306971B" w14:textId="77777777" w:rsidR="00583955" w:rsidRDefault="00583955" w:rsidP="00545354">
      <w:pPr>
        <w:pStyle w:val="Textkrper"/>
        <w:contextualSpacing/>
        <w:rPr>
          <w:rFonts w:cs="Arial"/>
          <w:sz w:val="20"/>
          <w:szCs w:val="22"/>
        </w:rPr>
      </w:pPr>
    </w:p>
    <w:p w14:paraId="7207CDD0" w14:textId="77777777" w:rsidR="00583955" w:rsidRDefault="00583955" w:rsidP="00E14483">
      <w:pPr>
        <w:pStyle w:val="Liste-A-03"/>
        <w:numPr>
          <w:ilvl w:val="0"/>
          <w:numId w:val="0"/>
        </w:numPr>
      </w:pPr>
    </w:p>
    <w:p w14:paraId="1578CD3D" w14:textId="77777777" w:rsidR="00545354" w:rsidRDefault="00545354" w:rsidP="00A02CB9">
      <w:pPr>
        <w:pBdr>
          <w:top w:val="single" w:sz="8" w:space="1" w:color="auto"/>
          <w:left w:val="single" w:sz="8" w:space="4" w:color="auto"/>
          <w:bottom w:val="single" w:sz="8" w:space="9" w:color="auto"/>
          <w:right w:val="single" w:sz="8" w:space="4" w:color="auto"/>
        </w:pBdr>
        <w:tabs>
          <w:tab w:val="right" w:pos="9638"/>
        </w:tabs>
        <w:spacing w:line="360" w:lineRule="auto"/>
      </w:pPr>
    </w:p>
    <w:p w14:paraId="56666876" w14:textId="77777777" w:rsidR="00545354" w:rsidRDefault="00545354" w:rsidP="00A02CB9">
      <w:pPr>
        <w:pBdr>
          <w:top w:val="single" w:sz="8" w:space="1" w:color="auto"/>
          <w:left w:val="single" w:sz="8" w:space="4" w:color="auto"/>
          <w:bottom w:val="single" w:sz="8" w:space="9" w:color="auto"/>
          <w:right w:val="single" w:sz="8" w:space="4" w:color="auto"/>
        </w:pBdr>
        <w:tabs>
          <w:tab w:val="right" w:pos="9638"/>
        </w:tabs>
        <w:spacing w:line="360" w:lineRule="auto"/>
      </w:pPr>
    </w:p>
    <w:p w14:paraId="31C265C3" w14:textId="77777777" w:rsidR="00545354" w:rsidRDefault="00545354" w:rsidP="00A02CB9">
      <w:pPr>
        <w:pBdr>
          <w:top w:val="single" w:sz="8" w:space="1" w:color="auto"/>
          <w:left w:val="single" w:sz="8" w:space="4" w:color="auto"/>
          <w:bottom w:val="single" w:sz="8" w:space="9" w:color="auto"/>
          <w:right w:val="single" w:sz="8" w:space="4" w:color="auto"/>
        </w:pBdr>
        <w:tabs>
          <w:tab w:val="right" w:pos="9638"/>
        </w:tabs>
        <w:spacing w:line="360" w:lineRule="auto"/>
      </w:pPr>
    </w:p>
    <w:p w14:paraId="09C6BD17" w14:textId="77777777" w:rsidR="00545354" w:rsidRDefault="00545354" w:rsidP="00A02CB9">
      <w:pPr>
        <w:pBdr>
          <w:top w:val="single" w:sz="8" w:space="1" w:color="auto"/>
          <w:left w:val="single" w:sz="8" w:space="4" w:color="auto"/>
          <w:bottom w:val="single" w:sz="8" w:space="9" w:color="auto"/>
          <w:right w:val="single" w:sz="8" w:space="4" w:color="auto"/>
        </w:pBdr>
      </w:pPr>
      <w:r>
        <w:t xml:space="preserve">  </w:t>
      </w:r>
      <w:r>
        <w:fldChar w:fldCharType="begin">
          <w:ffData>
            <w:name w:val="Text38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39"/>
            <w:enabled/>
            <w:calcOnExit w:val="0"/>
            <w:textInput/>
          </w:ffData>
        </w:fldChar>
      </w:r>
      <w:bookmarkStart w:id="2" w:name="Text39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2850C744" w14:textId="77777777" w:rsidR="00545354" w:rsidRDefault="00545354" w:rsidP="00A02CB9">
      <w:pPr>
        <w:pStyle w:val="InfozeileUnterschrift"/>
        <w:pBdr>
          <w:top w:val="single" w:sz="8" w:space="1" w:color="auto"/>
          <w:left w:val="single" w:sz="8" w:space="4" w:color="auto"/>
          <w:bottom w:val="single" w:sz="8" w:space="9" w:color="auto"/>
          <w:right w:val="single" w:sz="8" w:space="4" w:color="auto"/>
        </w:pBdr>
      </w:pPr>
      <w:r>
        <w:tab/>
        <w:t>............................................................</w:t>
      </w:r>
      <w:r>
        <w:tab/>
        <w:t>........................................</w:t>
      </w:r>
      <w:r>
        <w:tab/>
        <w:t>................................................................................</w:t>
      </w:r>
    </w:p>
    <w:p w14:paraId="3DF9401D" w14:textId="77777777" w:rsidR="00A02CB9" w:rsidRDefault="00545354" w:rsidP="00A02CB9">
      <w:pPr>
        <w:pStyle w:val="InfozeileUnterschrift"/>
        <w:pBdr>
          <w:top w:val="single" w:sz="8" w:space="1" w:color="auto"/>
          <w:left w:val="single" w:sz="8" w:space="4" w:color="auto"/>
          <w:bottom w:val="single" w:sz="8" w:space="9" w:color="auto"/>
          <w:right w:val="single" w:sz="8" w:space="4" w:color="auto"/>
        </w:pBdr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 w:rsidR="00A02CB9">
        <w:t>Textform mit Angabe des Namens</w:t>
      </w:r>
    </w:p>
    <w:p w14:paraId="1E1D6C28" w14:textId="77777777" w:rsidR="00545354" w:rsidRDefault="00A02CB9" w:rsidP="00A02CB9">
      <w:pPr>
        <w:pStyle w:val="InfozeileUnterschrift"/>
        <w:pBdr>
          <w:top w:val="single" w:sz="8" w:space="1" w:color="auto"/>
          <w:left w:val="single" w:sz="8" w:space="4" w:color="auto"/>
          <w:bottom w:val="single" w:sz="8" w:space="9" w:color="auto"/>
          <w:right w:val="single" w:sz="8" w:space="4" w:color="auto"/>
        </w:pBdr>
      </w:pPr>
      <w:r>
        <w:tab/>
      </w:r>
      <w:r>
        <w:tab/>
      </w:r>
      <w:r>
        <w:tab/>
        <w:t>gemäß § 126b BGB/Unterschrift</w:t>
      </w:r>
      <w:r w:rsidR="00545354">
        <w:t>)</w:t>
      </w:r>
    </w:p>
    <w:p w14:paraId="69CB0947" w14:textId="77777777" w:rsidR="00545354" w:rsidRPr="000701F3" w:rsidRDefault="00545354" w:rsidP="00545354">
      <w:pPr>
        <w:tabs>
          <w:tab w:val="left" w:pos="284"/>
          <w:tab w:val="right" w:pos="9498"/>
        </w:tabs>
        <w:rPr>
          <w:b/>
          <w:sz w:val="14"/>
          <w:szCs w:val="22"/>
        </w:rPr>
      </w:pPr>
    </w:p>
    <w:p w14:paraId="2D2FE553" w14:textId="77777777" w:rsidR="00545354" w:rsidRPr="008D5FB2" w:rsidRDefault="00545354" w:rsidP="00545354">
      <w:pPr>
        <w:tabs>
          <w:tab w:val="left" w:pos="284"/>
          <w:tab w:val="right" w:pos="9498"/>
        </w:tabs>
        <w:spacing w:line="360" w:lineRule="auto"/>
        <w:rPr>
          <w:b/>
          <w:bCs/>
          <w:szCs w:val="22"/>
        </w:rPr>
      </w:pPr>
      <w:r w:rsidRPr="008D5FB2">
        <w:rPr>
          <w:b/>
          <w:bCs/>
          <w:szCs w:val="22"/>
        </w:rPr>
        <w:t>Ist</w:t>
      </w:r>
    </w:p>
    <w:p w14:paraId="217D76A6" w14:textId="77777777" w:rsidR="00545354" w:rsidRPr="008D5FB2" w:rsidRDefault="00545354" w:rsidP="00545354">
      <w:pPr>
        <w:pStyle w:val="Listenabsatz"/>
        <w:numPr>
          <w:ilvl w:val="0"/>
          <w:numId w:val="20"/>
        </w:numPr>
        <w:tabs>
          <w:tab w:val="left" w:pos="284"/>
          <w:tab w:val="right" w:pos="9498"/>
        </w:tabs>
        <w:spacing w:line="360" w:lineRule="auto"/>
        <w:ind w:left="360"/>
        <w:jc w:val="both"/>
        <w:rPr>
          <w:b/>
          <w:bCs/>
          <w:szCs w:val="22"/>
        </w:rPr>
      </w:pPr>
      <w:r w:rsidRPr="008D5FB2">
        <w:rPr>
          <w:b/>
          <w:bCs/>
          <w:szCs w:val="22"/>
        </w:rPr>
        <w:t>bei einem elektronisch übermittelten Angebot in Textform der Bieter nicht erkennbar,</w:t>
      </w:r>
    </w:p>
    <w:p w14:paraId="653D7B72" w14:textId="77777777" w:rsidR="00545354" w:rsidRPr="008D5FB2" w:rsidRDefault="00545354" w:rsidP="00545354">
      <w:pPr>
        <w:pStyle w:val="Listenabsatz"/>
        <w:numPr>
          <w:ilvl w:val="0"/>
          <w:numId w:val="20"/>
        </w:numPr>
        <w:tabs>
          <w:tab w:val="left" w:pos="284"/>
          <w:tab w:val="right" w:pos="9498"/>
        </w:tabs>
        <w:spacing w:line="360" w:lineRule="auto"/>
        <w:ind w:left="360"/>
        <w:jc w:val="both"/>
        <w:rPr>
          <w:b/>
          <w:bCs/>
          <w:szCs w:val="22"/>
        </w:rPr>
      </w:pPr>
      <w:r w:rsidRPr="008D5FB2">
        <w:rPr>
          <w:b/>
          <w:bCs/>
          <w:szCs w:val="22"/>
        </w:rPr>
        <w:t>ein schriftliches Angebot nicht an dieser Stelle unterschrieben oder</w:t>
      </w:r>
    </w:p>
    <w:p w14:paraId="02B5A6A6" w14:textId="77777777" w:rsidR="00545354" w:rsidRPr="008D5FB2" w:rsidRDefault="00545354" w:rsidP="00545354">
      <w:pPr>
        <w:pStyle w:val="Listenabsatz"/>
        <w:numPr>
          <w:ilvl w:val="0"/>
          <w:numId w:val="20"/>
        </w:numPr>
        <w:tabs>
          <w:tab w:val="left" w:pos="284"/>
          <w:tab w:val="right" w:pos="9498"/>
        </w:tabs>
        <w:spacing w:line="360" w:lineRule="auto"/>
        <w:ind w:left="360"/>
        <w:jc w:val="both"/>
        <w:rPr>
          <w:b/>
          <w:bCs/>
          <w:szCs w:val="22"/>
        </w:rPr>
      </w:pPr>
      <w:r w:rsidRPr="008D5FB2">
        <w:rPr>
          <w:b/>
          <w:bCs/>
          <w:szCs w:val="22"/>
        </w:rPr>
        <w:t>ein elektronisches Angebot, das signiert/mit elektronischem Siegel versehen werden muss, nicht wie vorgegeben signiert/mit elektronischem Siegel versehen,</w:t>
      </w:r>
    </w:p>
    <w:p w14:paraId="0DC6E6CE" w14:textId="77777777" w:rsidR="001C5F8C" w:rsidRPr="00E977C9" w:rsidRDefault="00545354" w:rsidP="00C1054A">
      <w:pPr>
        <w:tabs>
          <w:tab w:val="left" w:pos="284"/>
          <w:tab w:val="right" w:pos="9498"/>
        </w:tabs>
        <w:spacing w:line="360" w:lineRule="auto"/>
        <w:rPr>
          <w:szCs w:val="22"/>
        </w:rPr>
      </w:pPr>
      <w:r w:rsidRPr="008D5FB2">
        <w:rPr>
          <w:b/>
          <w:bCs/>
          <w:szCs w:val="22"/>
        </w:rPr>
        <w:t>wird das Angebot ausgeschlossen.</w:t>
      </w:r>
    </w:p>
    <w:sectPr w:rsidR="001C5F8C" w:rsidRPr="00E977C9" w:rsidSect="004A42C5">
      <w:headerReference w:type="even" r:id="rId8"/>
      <w:footerReference w:type="even" r:id="rId9"/>
      <w:footerReference w:type="first" r:id="rId10"/>
      <w:footnotePr>
        <w:numRestart w:val="eachPage"/>
      </w:footnotePr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E9D71" w14:textId="77777777" w:rsidR="000E5806" w:rsidRDefault="000E5806">
      <w:r>
        <w:separator/>
      </w:r>
    </w:p>
  </w:endnote>
  <w:endnote w:type="continuationSeparator" w:id="0">
    <w:p w14:paraId="517DD7CC" w14:textId="77777777" w:rsidR="000E5806" w:rsidRDefault="000E5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BFCA" w14:textId="77777777" w:rsidR="00E14818" w:rsidRPr="001C6B80" w:rsidRDefault="00E14818" w:rsidP="000941EA">
    <w:pPr>
      <w:pStyle w:val="Fuzeile"/>
      <w:pBdr>
        <w:top w:val="single" w:sz="4" w:space="1" w:color="auto"/>
      </w:pBdr>
      <w:rPr>
        <w:rFonts w:cs="Arial"/>
      </w:rPr>
    </w:pPr>
  </w:p>
  <w:p w14:paraId="59735A52" w14:textId="77777777" w:rsidR="00E14818" w:rsidRPr="001C6B80" w:rsidRDefault="00E14818" w:rsidP="00203D54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10302</w:t>
    </w:r>
    <w:r>
      <w:tab/>
      <w:t>Stand: 04-16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72597" w14:textId="77777777" w:rsidR="00E14818" w:rsidRPr="005D619A" w:rsidRDefault="00E14818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018A8CFA" wp14:editId="3B4EF391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E7C706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7979EE3D" w14:textId="77777777" w:rsidR="00E14818" w:rsidRPr="005D619A" w:rsidRDefault="00E14818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5916F" w14:textId="77777777" w:rsidR="000E5806" w:rsidRDefault="000E5806">
      <w:r>
        <w:separator/>
      </w:r>
    </w:p>
  </w:footnote>
  <w:footnote w:type="continuationSeparator" w:id="0">
    <w:p w14:paraId="4CF053C7" w14:textId="77777777" w:rsidR="000E5806" w:rsidRDefault="000E5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E2D75" w14:textId="77777777" w:rsidR="00E14818" w:rsidRPr="001C6B80" w:rsidRDefault="00E14818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Angebotsschreiben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30E2A205" w14:textId="77777777" w:rsidR="00E14818" w:rsidRPr="00973AF9" w:rsidRDefault="00E14818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016E5C5B" w14:textId="77777777" w:rsidR="00E14818" w:rsidRDefault="00E1481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12F6241"/>
    <w:multiLevelType w:val="hybridMultilevel"/>
    <w:tmpl w:val="49328426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175AB"/>
    <w:multiLevelType w:val="hybridMultilevel"/>
    <w:tmpl w:val="4F968D5C"/>
    <w:lvl w:ilvl="0" w:tplc="AC1C1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11175"/>
    <w:multiLevelType w:val="multilevel"/>
    <w:tmpl w:val="E43C883C"/>
    <w:numStyleLink w:val="ListeC"/>
  </w:abstractNum>
  <w:abstractNum w:abstractNumId="7" w15:restartNumberingAfterBreak="0">
    <w:nsid w:val="164C084C"/>
    <w:multiLevelType w:val="hybridMultilevel"/>
    <w:tmpl w:val="3E2EC55A"/>
    <w:lvl w:ilvl="0" w:tplc="EE8E787A"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315"/>
    <w:multiLevelType w:val="hybridMultilevel"/>
    <w:tmpl w:val="CB7E243A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A74EBC"/>
    <w:multiLevelType w:val="hybridMultilevel"/>
    <w:tmpl w:val="63CE43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C6352"/>
    <w:multiLevelType w:val="hybridMultilevel"/>
    <w:tmpl w:val="0A08449C"/>
    <w:lvl w:ilvl="0" w:tplc="AC1C1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AD24B8"/>
    <w:multiLevelType w:val="hybridMultilevel"/>
    <w:tmpl w:val="DB1EC6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A7F68"/>
    <w:multiLevelType w:val="hybridMultilevel"/>
    <w:tmpl w:val="28B62E80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1140BAD"/>
    <w:multiLevelType w:val="hybridMultilevel"/>
    <w:tmpl w:val="EFC03D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4834DE"/>
    <w:multiLevelType w:val="hybridMultilevel"/>
    <w:tmpl w:val="CC06B0D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325F0"/>
    <w:multiLevelType w:val="hybridMultilevel"/>
    <w:tmpl w:val="24008962"/>
    <w:lvl w:ilvl="0" w:tplc="35A67BB4">
      <w:numFmt w:val="bullet"/>
      <w:lvlText w:val="-"/>
      <w:lvlJc w:val="left"/>
      <w:pPr>
        <w:ind w:left="109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7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A02A5"/>
    <w:multiLevelType w:val="hybridMultilevel"/>
    <w:tmpl w:val="1FFA089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9AB4BF0"/>
    <w:multiLevelType w:val="hybridMultilevel"/>
    <w:tmpl w:val="ECD4274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742505BA"/>
    <w:multiLevelType w:val="multilevel"/>
    <w:tmpl w:val="D1BA7824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4" w15:restartNumberingAfterBreak="0">
    <w:nsid w:val="75E51CD2"/>
    <w:multiLevelType w:val="multilevel"/>
    <w:tmpl w:val="01661B8A"/>
    <w:styleLink w:val="Liste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5" w15:restartNumberingAfterBreak="0">
    <w:nsid w:val="77B829FB"/>
    <w:multiLevelType w:val="hybridMultilevel"/>
    <w:tmpl w:val="D4B6031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440697">
    <w:abstractNumId w:val="24"/>
  </w:num>
  <w:num w:numId="2" w16cid:durableId="1380593512">
    <w:abstractNumId w:val="23"/>
  </w:num>
  <w:num w:numId="3" w16cid:durableId="1045527676">
    <w:abstractNumId w:val="19"/>
  </w:num>
  <w:num w:numId="4" w16cid:durableId="1501772892">
    <w:abstractNumId w:val="13"/>
  </w:num>
  <w:num w:numId="5" w16cid:durableId="41444271">
    <w:abstractNumId w:val="20"/>
  </w:num>
  <w:num w:numId="6" w16cid:durableId="783187081">
    <w:abstractNumId w:val="3"/>
  </w:num>
  <w:num w:numId="7" w16cid:durableId="1339699460">
    <w:abstractNumId w:val="2"/>
  </w:num>
  <w:num w:numId="8" w16cid:durableId="850296271">
    <w:abstractNumId w:val="1"/>
  </w:num>
  <w:num w:numId="9" w16cid:durableId="1624994299">
    <w:abstractNumId w:val="0"/>
  </w:num>
  <w:num w:numId="10" w16cid:durableId="80836276">
    <w:abstractNumId w:val="22"/>
  </w:num>
  <w:num w:numId="11" w16cid:durableId="827937035">
    <w:abstractNumId w:val="6"/>
  </w:num>
  <w:num w:numId="12" w16cid:durableId="1070348750">
    <w:abstractNumId w:val="17"/>
  </w:num>
  <w:num w:numId="13" w16cid:durableId="1074736765">
    <w:abstractNumId w:val="8"/>
  </w:num>
  <w:num w:numId="14" w16cid:durableId="198709929">
    <w:abstractNumId w:val="4"/>
  </w:num>
  <w:num w:numId="15" w16cid:durableId="906693141">
    <w:abstractNumId w:val="7"/>
  </w:num>
  <w:num w:numId="16" w16cid:durableId="981080162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060296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6466165">
    <w:abstractNumId w:val="16"/>
  </w:num>
  <w:num w:numId="19" w16cid:durableId="1975795801">
    <w:abstractNumId w:val="21"/>
  </w:num>
  <w:num w:numId="20" w16cid:durableId="1223324686">
    <w:abstractNumId w:val="12"/>
  </w:num>
  <w:num w:numId="21" w16cid:durableId="1018232922">
    <w:abstractNumId w:val="5"/>
  </w:num>
  <w:num w:numId="22" w16cid:durableId="212351799">
    <w:abstractNumId w:val="10"/>
  </w:num>
  <w:num w:numId="23" w16cid:durableId="1489592287">
    <w:abstractNumId w:val="9"/>
  </w:num>
  <w:num w:numId="24" w16cid:durableId="381290077">
    <w:abstractNumId w:val="14"/>
  </w:num>
  <w:num w:numId="25" w16cid:durableId="54089402">
    <w:abstractNumId w:val="15"/>
  </w:num>
  <w:num w:numId="26" w16cid:durableId="1750687243">
    <w:abstractNumId w:val="25"/>
  </w:num>
  <w:num w:numId="27" w16cid:durableId="793256208">
    <w:abstractNumId w:val="18"/>
  </w:num>
  <w:num w:numId="28" w16cid:durableId="2135560969">
    <w:abstractNumId w:val="11"/>
  </w:num>
  <w:num w:numId="29" w16cid:durableId="748356515">
    <w:abstractNumId w:val="23"/>
  </w:num>
  <w:num w:numId="30" w16cid:durableId="1687754415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98713934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ocumentProtection w:edit="forms" w:enforcement="1" w:cryptProviderType="rsaAES" w:cryptAlgorithmClass="hash" w:cryptAlgorithmType="typeAny" w:cryptAlgorithmSid="14" w:cryptSpinCount="100000" w:hash="6AuTrt8ZRCY/s+dnCKIxDXi8Hnea4LA8sh3Nqxy0RhfOMAu/SpZMOebLf4OMEZMxlbzivVoGJhlrHXHJvXYEFw==" w:salt="TolweHT6NnsLu0wRFJZI6Q=="/>
  <w:defaultTabStop w:val="284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806"/>
    <w:rsid w:val="00001C2C"/>
    <w:rsid w:val="00006D15"/>
    <w:rsid w:val="0001533B"/>
    <w:rsid w:val="00022587"/>
    <w:rsid w:val="000252F0"/>
    <w:rsid w:val="000316BE"/>
    <w:rsid w:val="00051477"/>
    <w:rsid w:val="00054A93"/>
    <w:rsid w:val="000701F3"/>
    <w:rsid w:val="00070407"/>
    <w:rsid w:val="00070ACC"/>
    <w:rsid w:val="0009169C"/>
    <w:rsid w:val="000941EA"/>
    <w:rsid w:val="000A42E3"/>
    <w:rsid w:val="000A4B7B"/>
    <w:rsid w:val="000B00B4"/>
    <w:rsid w:val="000D2353"/>
    <w:rsid w:val="000D5506"/>
    <w:rsid w:val="000E07C8"/>
    <w:rsid w:val="000E5806"/>
    <w:rsid w:val="000E5B01"/>
    <w:rsid w:val="000F326C"/>
    <w:rsid w:val="000F3DA3"/>
    <w:rsid w:val="00103A3E"/>
    <w:rsid w:val="00116210"/>
    <w:rsid w:val="00121E09"/>
    <w:rsid w:val="00133085"/>
    <w:rsid w:val="00135967"/>
    <w:rsid w:val="00141057"/>
    <w:rsid w:val="00146901"/>
    <w:rsid w:val="00152CC9"/>
    <w:rsid w:val="00155C9A"/>
    <w:rsid w:val="00170284"/>
    <w:rsid w:val="001711C6"/>
    <w:rsid w:val="00173FA0"/>
    <w:rsid w:val="00182650"/>
    <w:rsid w:val="00183CC8"/>
    <w:rsid w:val="00190AF5"/>
    <w:rsid w:val="00193CAE"/>
    <w:rsid w:val="001956CE"/>
    <w:rsid w:val="001A0A76"/>
    <w:rsid w:val="001B1FC6"/>
    <w:rsid w:val="001C5F8C"/>
    <w:rsid w:val="001C70A8"/>
    <w:rsid w:val="001D13EC"/>
    <w:rsid w:val="001D36B0"/>
    <w:rsid w:val="001D4DC5"/>
    <w:rsid w:val="001E3FBD"/>
    <w:rsid w:val="001F5B60"/>
    <w:rsid w:val="00203D54"/>
    <w:rsid w:val="0020631E"/>
    <w:rsid w:val="00217BA3"/>
    <w:rsid w:val="0022467A"/>
    <w:rsid w:val="00224849"/>
    <w:rsid w:val="002313C2"/>
    <w:rsid w:val="00233824"/>
    <w:rsid w:val="00251E0F"/>
    <w:rsid w:val="0026427A"/>
    <w:rsid w:val="00267B05"/>
    <w:rsid w:val="00280070"/>
    <w:rsid w:val="00282638"/>
    <w:rsid w:val="002925A3"/>
    <w:rsid w:val="002A3F8E"/>
    <w:rsid w:val="002A600E"/>
    <w:rsid w:val="002B4109"/>
    <w:rsid w:val="002B5381"/>
    <w:rsid w:val="002C074D"/>
    <w:rsid w:val="002C15B9"/>
    <w:rsid w:val="002D350F"/>
    <w:rsid w:val="002E18CC"/>
    <w:rsid w:val="002E3721"/>
    <w:rsid w:val="002E4658"/>
    <w:rsid w:val="00313AE9"/>
    <w:rsid w:val="00314651"/>
    <w:rsid w:val="00322774"/>
    <w:rsid w:val="0032514C"/>
    <w:rsid w:val="0032701D"/>
    <w:rsid w:val="0033672F"/>
    <w:rsid w:val="00341CA3"/>
    <w:rsid w:val="00342ACC"/>
    <w:rsid w:val="00345F76"/>
    <w:rsid w:val="003516F0"/>
    <w:rsid w:val="003579E2"/>
    <w:rsid w:val="00370569"/>
    <w:rsid w:val="00370EEC"/>
    <w:rsid w:val="00380E2D"/>
    <w:rsid w:val="003839C2"/>
    <w:rsid w:val="0039792B"/>
    <w:rsid w:val="003A1B26"/>
    <w:rsid w:val="003A520B"/>
    <w:rsid w:val="003A6D0B"/>
    <w:rsid w:val="003B39B2"/>
    <w:rsid w:val="003B3E6A"/>
    <w:rsid w:val="003B50AB"/>
    <w:rsid w:val="003B61EA"/>
    <w:rsid w:val="003D14AA"/>
    <w:rsid w:val="003E04BE"/>
    <w:rsid w:val="003E0D7C"/>
    <w:rsid w:val="003E2DB9"/>
    <w:rsid w:val="003E3954"/>
    <w:rsid w:val="003F46A3"/>
    <w:rsid w:val="003F4D56"/>
    <w:rsid w:val="0041384E"/>
    <w:rsid w:val="0041586A"/>
    <w:rsid w:val="00416EEF"/>
    <w:rsid w:val="00431E93"/>
    <w:rsid w:val="00434647"/>
    <w:rsid w:val="00434CD7"/>
    <w:rsid w:val="004454EC"/>
    <w:rsid w:val="004603D0"/>
    <w:rsid w:val="004615B2"/>
    <w:rsid w:val="00464091"/>
    <w:rsid w:val="0047511E"/>
    <w:rsid w:val="004758B1"/>
    <w:rsid w:val="00477279"/>
    <w:rsid w:val="00482472"/>
    <w:rsid w:val="00486753"/>
    <w:rsid w:val="00497F8E"/>
    <w:rsid w:val="004A42C5"/>
    <w:rsid w:val="004A543D"/>
    <w:rsid w:val="004B3AA0"/>
    <w:rsid w:val="004B588E"/>
    <w:rsid w:val="004D1FC2"/>
    <w:rsid w:val="004E1B8E"/>
    <w:rsid w:val="004E62BA"/>
    <w:rsid w:val="004F266B"/>
    <w:rsid w:val="004F3201"/>
    <w:rsid w:val="00502481"/>
    <w:rsid w:val="0050754B"/>
    <w:rsid w:val="00520551"/>
    <w:rsid w:val="005254A1"/>
    <w:rsid w:val="00525EC7"/>
    <w:rsid w:val="00526349"/>
    <w:rsid w:val="005323EA"/>
    <w:rsid w:val="005351FF"/>
    <w:rsid w:val="00536243"/>
    <w:rsid w:val="00545354"/>
    <w:rsid w:val="005459D2"/>
    <w:rsid w:val="00545E4A"/>
    <w:rsid w:val="00547034"/>
    <w:rsid w:val="0055081B"/>
    <w:rsid w:val="00570B2E"/>
    <w:rsid w:val="00583955"/>
    <w:rsid w:val="00586F53"/>
    <w:rsid w:val="005917A0"/>
    <w:rsid w:val="005A4D30"/>
    <w:rsid w:val="005B010E"/>
    <w:rsid w:val="005B0716"/>
    <w:rsid w:val="005B3845"/>
    <w:rsid w:val="005C1E7B"/>
    <w:rsid w:val="005C5631"/>
    <w:rsid w:val="005E3292"/>
    <w:rsid w:val="005F41D0"/>
    <w:rsid w:val="0061017A"/>
    <w:rsid w:val="006120E7"/>
    <w:rsid w:val="00622AE0"/>
    <w:rsid w:val="0062583F"/>
    <w:rsid w:val="00627916"/>
    <w:rsid w:val="006308DC"/>
    <w:rsid w:val="006351CD"/>
    <w:rsid w:val="00644C36"/>
    <w:rsid w:val="00646CDF"/>
    <w:rsid w:val="006537B4"/>
    <w:rsid w:val="00667940"/>
    <w:rsid w:val="006779FA"/>
    <w:rsid w:val="00682B5D"/>
    <w:rsid w:val="00694766"/>
    <w:rsid w:val="006A3C12"/>
    <w:rsid w:val="006A45D2"/>
    <w:rsid w:val="006A7679"/>
    <w:rsid w:val="006B3E76"/>
    <w:rsid w:val="006B3F41"/>
    <w:rsid w:val="006B4C99"/>
    <w:rsid w:val="006B6B2F"/>
    <w:rsid w:val="006B72F5"/>
    <w:rsid w:val="006C16FE"/>
    <w:rsid w:val="006D40B2"/>
    <w:rsid w:val="006D7B8C"/>
    <w:rsid w:val="0070708E"/>
    <w:rsid w:val="00720A92"/>
    <w:rsid w:val="00721E66"/>
    <w:rsid w:val="00732B7C"/>
    <w:rsid w:val="0073456C"/>
    <w:rsid w:val="007479E3"/>
    <w:rsid w:val="00756482"/>
    <w:rsid w:val="00760BF9"/>
    <w:rsid w:val="00762C76"/>
    <w:rsid w:val="00767EAA"/>
    <w:rsid w:val="00777418"/>
    <w:rsid w:val="00786837"/>
    <w:rsid w:val="007911CD"/>
    <w:rsid w:val="007A237D"/>
    <w:rsid w:val="007B3585"/>
    <w:rsid w:val="007B3857"/>
    <w:rsid w:val="007B3BD9"/>
    <w:rsid w:val="007B3FC4"/>
    <w:rsid w:val="007B434C"/>
    <w:rsid w:val="007D14F4"/>
    <w:rsid w:val="007D15CB"/>
    <w:rsid w:val="007E288B"/>
    <w:rsid w:val="007E49E7"/>
    <w:rsid w:val="007F11C0"/>
    <w:rsid w:val="00804A55"/>
    <w:rsid w:val="0081577B"/>
    <w:rsid w:val="0083212B"/>
    <w:rsid w:val="00833BCE"/>
    <w:rsid w:val="00834185"/>
    <w:rsid w:val="00840539"/>
    <w:rsid w:val="00856828"/>
    <w:rsid w:val="00864CAA"/>
    <w:rsid w:val="008707C6"/>
    <w:rsid w:val="008731AC"/>
    <w:rsid w:val="00882183"/>
    <w:rsid w:val="0088706B"/>
    <w:rsid w:val="00887CD6"/>
    <w:rsid w:val="008916C5"/>
    <w:rsid w:val="00891949"/>
    <w:rsid w:val="00891E1F"/>
    <w:rsid w:val="00893DA3"/>
    <w:rsid w:val="008A0C12"/>
    <w:rsid w:val="008A1252"/>
    <w:rsid w:val="008A1E77"/>
    <w:rsid w:val="008A32F0"/>
    <w:rsid w:val="008A50E7"/>
    <w:rsid w:val="008A5355"/>
    <w:rsid w:val="008C217B"/>
    <w:rsid w:val="008C6937"/>
    <w:rsid w:val="008D36F4"/>
    <w:rsid w:val="008D432E"/>
    <w:rsid w:val="008E7276"/>
    <w:rsid w:val="008F1B75"/>
    <w:rsid w:val="008F3F87"/>
    <w:rsid w:val="00911A32"/>
    <w:rsid w:val="00936148"/>
    <w:rsid w:val="0093715D"/>
    <w:rsid w:val="0094462E"/>
    <w:rsid w:val="00947213"/>
    <w:rsid w:val="00950021"/>
    <w:rsid w:val="00952922"/>
    <w:rsid w:val="009557ED"/>
    <w:rsid w:val="0098498B"/>
    <w:rsid w:val="00985E7A"/>
    <w:rsid w:val="009910E3"/>
    <w:rsid w:val="009A4199"/>
    <w:rsid w:val="009C2E57"/>
    <w:rsid w:val="009D2EE6"/>
    <w:rsid w:val="009E3386"/>
    <w:rsid w:val="009E72CD"/>
    <w:rsid w:val="009F19D7"/>
    <w:rsid w:val="00A02CB9"/>
    <w:rsid w:val="00A0686F"/>
    <w:rsid w:val="00A07B2A"/>
    <w:rsid w:val="00A20824"/>
    <w:rsid w:val="00A246A6"/>
    <w:rsid w:val="00A26241"/>
    <w:rsid w:val="00A378D8"/>
    <w:rsid w:val="00A4216C"/>
    <w:rsid w:val="00A460C6"/>
    <w:rsid w:val="00A74B8D"/>
    <w:rsid w:val="00A87F6C"/>
    <w:rsid w:val="00A94746"/>
    <w:rsid w:val="00A955C2"/>
    <w:rsid w:val="00AA3DF3"/>
    <w:rsid w:val="00AA6C8D"/>
    <w:rsid w:val="00AC2685"/>
    <w:rsid w:val="00AC7D10"/>
    <w:rsid w:val="00AD3C0D"/>
    <w:rsid w:val="00AD4347"/>
    <w:rsid w:val="00AD6A4A"/>
    <w:rsid w:val="00AF7FD8"/>
    <w:rsid w:val="00B0392C"/>
    <w:rsid w:val="00B1373A"/>
    <w:rsid w:val="00B15FEA"/>
    <w:rsid w:val="00B20CBD"/>
    <w:rsid w:val="00B258D2"/>
    <w:rsid w:val="00B2593F"/>
    <w:rsid w:val="00B40F48"/>
    <w:rsid w:val="00B449A7"/>
    <w:rsid w:val="00B60B17"/>
    <w:rsid w:val="00B63C3A"/>
    <w:rsid w:val="00B6516C"/>
    <w:rsid w:val="00B660C8"/>
    <w:rsid w:val="00B7718C"/>
    <w:rsid w:val="00B825C7"/>
    <w:rsid w:val="00B82B33"/>
    <w:rsid w:val="00B83AB1"/>
    <w:rsid w:val="00B83D5F"/>
    <w:rsid w:val="00B90D02"/>
    <w:rsid w:val="00BA0906"/>
    <w:rsid w:val="00BA1A47"/>
    <w:rsid w:val="00BA5350"/>
    <w:rsid w:val="00BC029C"/>
    <w:rsid w:val="00BE0392"/>
    <w:rsid w:val="00BE1E05"/>
    <w:rsid w:val="00BE2B36"/>
    <w:rsid w:val="00BE4823"/>
    <w:rsid w:val="00C01127"/>
    <w:rsid w:val="00C034CD"/>
    <w:rsid w:val="00C060DC"/>
    <w:rsid w:val="00C0642A"/>
    <w:rsid w:val="00C1054A"/>
    <w:rsid w:val="00C15DBD"/>
    <w:rsid w:val="00C164A1"/>
    <w:rsid w:val="00C21FF4"/>
    <w:rsid w:val="00C227C6"/>
    <w:rsid w:val="00C34572"/>
    <w:rsid w:val="00C3671C"/>
    <w:rsid w:val="00C52E42"/>
    <w:rsid w:val="00C543DD"/>
    <w:rsid w:val="00C54E8E"/>
    <w:rsid w:val="00C55EAE"/>
    <w:rsid w:val="00C57A3F"/>
    <w:rsid w:val="00C82225"/>
    <w:rsid w:val="00C85821"/>
    <w:rsid w:val="00C87916"/>
    <w:rsid w:val="00C918B4"/>
    <w:rsid w:val="00C93A03"/>
    <w:rsid w:val="00C97C1D"/>
    <w:rsid w:val="00CA1549"/>
    <w:rsid w:val="00CA7350"/>
    <w:rsid w:val="00CB6931"/>
    <w:rsid w:val="00CC0D7A"/>
    <w:rsid w:val="00CC25B2"/>
    <w:rsid w:val="00CD06C9"/>
    <w:rsid w:val="00CD11D6"/>
    <w:rsid w:val="00CD3B36"/>
    <w:rsid w:val="00CD6532"/>
    <w:rsid w:val="00CE0674"/>
    <w:rsid w:val="00CE5ACA"/>
    <w:rsid w:val="00D205C4"/>
    <w:rsid w:val="00D352C2"/>
    <w:rsid w:val="00D3723E"/>
    <w:rsid w:val="00D37562"/>
    <w:rsid w:val="00D54B4B"/>
    <w:rsid w:val="00D55872"/>
    <w:rsid w:val="00D608AF"/>
    <w:rsid w:val="00D60B73"/>
    <w:rsid w:val="00D711AE"/>
    <w:rsid w:val="00D837B9"/>
    <w:rsid w:val="00D879F8"/>
    <w:rsid w:val="00D9104A"/>
    <w:rsid w:val="00DA2656"/>
    <w:rsid w:val="00DA3CE3"/>
    <w:rsid w:val="00DB67A0"/>
    <w:rsid w:val="00DC1902"/>
    <w:rsid w:val="00DD2F19"/>
    <w:rsid w:val="00DD40EC"/>
    <w:rsid w:val="00DE228B"/>
    <w:rsid w:val="00DE427E"/>
    <w:rsid w:val="00DE5F5C"/>
    <w:rsid w:val="00DF1290"/>
    <w:rsid w:val="00DF703E"/>
    <w:rsid w:val="00E06D6C"/>
    <w:rsid w:val="00E12F88"/>
    <w:rsid w:val="00E14483"/>
    <w:rsid w:val="00E145EF"/>
    <w:rsid w:val="00E14818"/>
    <w:rsid w:val="00E2175E"/>
    <w:rsid w:val="00E2182C"/>
    <w:rsid w:val="00E22354"/>
    <w:rsid w:val="00E22CB9"/>
    <w:rsid w:val="00E2482F"/>
    <w:rsid w:val="00E422DA"/>
    <w:rsid w:val="00E43512"/>
    <w:rsid w:val="00E45118"/>
    <w:rsid w:val="00E51DDE"/>
    <w:rsid w:val="00E61C19"/>
    <w:rsid w:val="00E6438D"/>
    <w:rsid w:val="00E6483A"/>
    <w:rsid w:val="00E67261"/>
    <w:rsid w:val="00E710BF"/>
    <w:rsid w:val="00E865E2"/>
    <w:rsid w:val="00E96AB9"/>
    <w:rsid w:val="00E977C9"/>
    <w:rsid w:val="00EB0DA3"/>
    <w:rsid w:val="00ED0802"/>
    <w:rsid w:val="00ED2937"/>
    <w:rsid w:val="00EE083F"/>
    <w:rsid w:val="00EE0ACC"/>
    <w:rsid w:val="00EE3BE8"/>
    <w:rsid w:val="00EE59BE"/>
    <w:rsid w:val="00EE6856"/>
    <w:rsid w:val="00EF256C"/>
    <w:rsid w:val="00EF47BD"/>
    <w:rsid w:val="00EF7770"/>
    <w:rsid w:val="00F2160C"/>
    <w:rsid w:val="00F32261"/>
    <w:rsid w:val="00F40056"/>
    <w:rsid w:val="00F45652"/>
    <w:rsid w:val="00F652EB"/>
    <w:rsid w:val="00F6561B"/>
    <w:rsid w:val="00F663AF"/>
    <w:rsid w:val="00F708F7"/>
    <w:rsid w:val="00F71729"/>
    <w:rsid w:val="00F74D9E"/>
    <w:rsid w:val="00F97133"/>
    <w:rsid w:val="00FA116E"/>
    <w:rsid w:val="00FA5514"/>
    <w:rsid w:val="00FB2BA6"/>
    <w:rsid w:val="00FB345C"/>
    <w:rsid w:val="00FC31D1"/>
    <w:rsid w:val="00FC3318"/>
    <w:rsid w:val="00FD33A9"/>
    <w:rsid w:val="00FD34CE"/>
    <w:rsid w:val="00FD3B49"/>
    <w:rsid w:val="00FE408D"/>
    <w:rsid w:val="00FF2D75"/>
    <w:rsid w:val="00FF44BD"/>
    <w:rsid w:val="00FF4DB7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5E3FDC4"/>
  <w15:docId w15:val="{8B4C1408-59FE-460B-A2FB-8B8951B4C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603D0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9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9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1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1">
    <w:name w:val="Fußzeile Zchn1"/>
    <w:basedOn w:val="Absatz-Standardschriftart"/>
    <w:link w:val="Fuzeile"/>
    <w:uiPriority w:val="99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6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9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0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1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1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left="992" w:hanging="425"/>
    </w:pPr>
  </w:style>
  <w:style w:type="character" w:customStyle="1" w:styleId="FuzeileZchn">
    <w:name w:val="Fußzeile Zchn"/>
    <w:basedOn w:val="Absatz-Standardschriftart"/>
    <w:uiPriority w:val="99"/>
    <w:semiHidden/>
    <w:rsid w:val="008707C6"/>
    <w:rPr>
      <w:rFonts w:ascii="Arial" w:eastAsia="Times New Roman" w:hAnsi="Arial"/>
      <w:lang w:eastAsia="de-DE"/>
    </w:rPr>
  </w:style>
  <w:style w:type="character" w:styleId="Hyperlink">
    <w:name w:val="Hyperlink"/>
    <w:uiPriority w:val="99"/>
    <w:rsid w:val="00BA0906"/>
    <w:rPr>
      <w:color w:val="0000FF"/>
      <w:u w:val="single"/>
    </w:rPr>
  </w:style>
  <w:style w:type="character" w:styleId="BesuchterLink">
    <w:name w:val="FollowedHyperlink"/>
    <w:rsid w:val="00BA0906"/>
    <w:rPr>
      <w:color w:val="800080"/>
      <w:u w:val="single"/>
    </w:rPr>
  </w:style>
  <w:style w:type="paragraph" w:customStyle="1" w:styleId="berschrift11">
    <w:name w:val="Überschrift 1.(1.)"/>
    <w:basedOn w:val="Standard"/>
    <w:next w:val="Standard"/>
    <w:rsid w:val="00BA0906"/>
    <w:pPr>
      <w:tabs>
        <w:tab w:val="left" w:pos="1361"/>
      </w:tabs>
      <w:spacing w:before="240" w:after="60" w:line="360" w:lineRule="auto"/>
      <w:ind w:left="851" w:hanging="851"/>
      <w:contextualSpacing w:val="0"/>
    </w:pPr>
    <w:rPr>
      <w:kern w:val="28"/>
      <w:sz w:val="24"/>
    </w:rPr>
  </w:style>
  <w:style w:type="paragraph" w:styleId="berarbeitung">
    <w:name w:val="Revision"/>
    <w:hidden/>
    <w:uiPriority w:val="99"/>
    <w:semiHidden/>
    <w:rsid w:val="00BA0906"/>
    <w:rPr>
      <w:rFonts w:ascii="Arial" w:eastAsia="Times New Roman" w:hAnsi="Arial"/>
      <w:sz w:val="22"/>
      <w:szCs w:val="24"/>
      <w:lang w:eastAsia="de-DE"/>
    </w:rPr>
  </w:style>
  <w:style w:type="paragraph" w:customStyle="1" w:styleId="Zelle">
    <w:name w:val="Zelle"/>
    <w:basedOn w:val="Standard"/>
    <w:rsid w:val="00BA0906"/>
    <w:pPr>
      <w:widowControl w:val="0"/>
      <w:contextualSpacing w:val="0"/>
    </w:pPr>
    <w:rPr>
      <w:sz w:val="19"/>
    </w:rPr>
  </w:style>
  <w:style w:type="paragraph" w:customStyle="1" w:styleId="Feld">
    <w:name w:val="Feld"/>
    <w:basedOn w:val="Standard"/>
    <w:rsid w:val="00BA0906"/>
    <w:pPr>
      <w:widowControl w:val="0"/>
      <w:contextualSpacing w:val="0"/>
    </w:pPr>
    <w:rPr>
      <w:rFonts w:ascii="Courier New" w:hAnsi="Courier New"/>
      <w:b/>
    </w:rPr>
  </w:style>
  <w:style w:type="character" w:customStyle="1" w:styleId="berschrift3Zchn">
    <w:name w:val="Überschrift 3 Zchn"/>
    <w:basedOn w:val="Absatz-Standardschriftart"/>
    <w:link w:val="berschrift3"/>
    <w:rsid w:val="00BA0906"/>
    <w:rPr>
      <w:rFonts w:ascii="Arial" w:eastAsia="Times New Roman" w:hAnsi="Arial"/>
      <w:b/>
      <w:sz w:val="28"/>
      <w:lang w:eastAsia="de-DE"/>
    </w:rPr>
  </w:style>
  <w:style w:type="character" w:styleId="Fett">
    <w:name w:val="Strong"/>
    <w:basedOn w:val="Absatz-Standardschriftart"/>
    <w:qFormat/>
    <w:rsid w:val="00BA0906"/>
    <w:rPr>
      <w:b/>
      <w:bCs/>
    </w:rPr>
  </w:style>
  <w:style w:type="character" w:styleId="Hervorhebung">
    <w:name w:val="Emphasis"/>
    <w:basedOn w:val="Absatz-Standardschriftart"/>
    <w:qFormat/>
    <w:rsid w:val="00BA0906"/>
    <w:rPr>
      <w:i/>
      <w:iCs/>
    </w:rPr>
  </w:style>
  <w:style w:type="paragraph" w:customStyle="1" w:styleId="Formatvorlageberschrift1NichtFett">
    <w:name w:val="Formatvorlage Überschrift 1 + Nicht Fett"/>
    <w:basedOn w:val="berschrift1"/>
    <w:rsid w:val="00BA0906"/>
    <w:pPr>
      <w:widowControl w:val="0"/>
      <w:tabs>
        <w:tab w:val="clear" w:pos="7938"/>
      </w:tabs>
      <w:overflowPunct/>
      <w:spacing w:before="240" w:after="60"/>
      <w:ind w:left="-100"/>
      <w:contextualSpacing w:val="0"/>
      <w:jc w:val="left"/>
    </w:pPr>
    <w:rPr>
      <w:rFonts w:cs="Arial"/>
      <w:b w:val="0"/>
      <w:color w:val="004AB8"/>
      <w:spacing w:val="6"/>
      <w:kern w:val="32"/>
      <w:sz w:val="22"/>
      <w:szCs w:val="32"/>
    </w:rPr>
  </w:style>
  <w:style w:type="paragraph" w:customStyle="1" w:styleId="Ausricht">
    <w:name w:val="Ausricht"/>
    <w:basedOn w:val="Standard"/>
    <w:rsid w:val="000E07C8"/>
    <w:pPr>
      <w:contextualSpacing w:val="0"/>
    </w:pPr>
    <w:rPr>
      <w:snapToGrid w:val="0"/>
      <w:color w:val="00000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2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GB\GBD\Vertragswesen\50%20Vertr&#228;ge%20sortiert%20nach%20Fachbereichen\150%20VgV%20Verfahren%20diverse%20Projekte\21002%20Dtk%20Neubau%20Triogeb&#228;ude\Geb&#228;udeplanung%20+%20TWP\2%20EU-Auftragsbekanntmachung\Formulare%20Geb&#228;ude%20NEU\724.1_Angebotsschreiben_Gebaeude-Innenraeume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E4A31B5-D0C3-4743-8481-DDC8A9C7E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724.1_Angebotsschreiben_Gebaeude-Innenraeume.dotx</Template>
  <TotalTime>0</TotalTime>
  <Pages>1</Pages>
  <Words>225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1645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Fliskowski, Christiane (Immobilien Bremen)</dc:creator>
  <cp:lastModifiedBy>Fliskowski, Christiane (PerformaNord)</cp:lastModifiedBy>
  <cp:revision>2</cp:revision>
  <cp:lastPrinted>2015-06-13T23:50:00Z</cp:lastPrinted>
  <dcterms:created xsi:type="dcterms:W3CDTF">2026-05-12T08:09:00Z</dcterms:created>
  <dcterms:modified xsi:type="dcterms:W3CDTF">2026-05-12T08:57:00Z</dcterms:modified>
</cp:coreProperties>
</file>